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Clerk.</w:t>
      </w: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Sep.1478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plea of account against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Sprotley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York, chaplain(q.v.),</w:t>
      </w: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 York Sheriffs’ Court.</w:t>
      </w: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p.9)</w:t>
      </w: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6201" w:rsidRDefault="00F66201" w:rsidP="00F662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March 2017</w:t>
      </w:r>
    </w:p>
    <w:p w:rsidR="006B2F86" w:rsidRPr="00E71FC3" w:rsidRDefault="00F662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6201" w:rsidRDefault="00F66201" w:rsidP="00E71FC3">
      <w:pPr>
        <w:spacing w:after="0" w:line="240" w:lineRule="auto"/>
      </w:pPr>
      <w:r>
        <w:separator/>
      </w:r>
    </w:p>
  </w:endnote>
  <w:endnote w:type="continuationSeparator" w:id="0">
    <w:p w:rsidR="00F66201" w:rsidRDefault="00F662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6201" w:rsidRDefault="00F66201" w:rsidP="00E71FC3">
      <w:pPr>
        <w:spacing w:after="0" w:line="240" w:lineRule="auto"/>
      </w:pPr>
      <w:r>
        <w:separator/>
      </w:r>
    </w:p>
  </w:footnote>
  <w:footnote w:type="continuationSeparator" w:id="0">
    <w:p w:rsidR="00F66201" w:rsidRDefault="00F662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20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6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4DC410-E240-4B0A-972D-165EDEF1F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6201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2017-08-19T21:31:00Z</dcterms:created>
  <dcterms:modified xsi:type="dcterms:W3CDTF">2017-08-19T21:32:00Z</dcterms:modified>
</cp:coreProperties>
</file>